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19EE06" w14:textId="45AAD4CF" w:rsidR="00CD6764" w:rsidRDefault="009F24F6" w:rsidP="004655DD">
      <w:pPr>
        <w:spacing w:after="0"/>
        <w:jc w:val="center"/>
        <w:rPr>
          <w:rFonts w:ascii="Verdana" w:hAnsi="Verdana"/>
          <w:b/>
          <w:szCs w:val="24"/>
          <w:u w:val="single"/>
        </w:rPr>
      </w:pPr>
      <w:r w:rsidRPr="004655DD">
        <w:rPr>
          <w:rFonts w:ascii="Verdana" w:hAnsi="Verdana"/>
          <w:b/>
          <w:szCs w:val="24"/>
          <w:u w:val="single"/>
        </w:rPr>
        <w:t>Bild</w:t>
      </w:r>
      <w:r w:rsidR="00017AE6" w:rsidRPr="004655DD">
        <w:rPr>
          <w:rFonts w:ascii="Verdana" w:hAnsi="Verdana"/>
          <w:b/>
          <w:szCs w:val="24"/>
          <w:u w:val="single"/>
        </w:rPr>
        <w:t>er</w:t>
      </w:r>
      <w:r w:rsidRPr="004655DD">
        <w:rPr>
          <w:rFonts w:ascii="Verdana" w:hAnsi="Verdana"/>
          <w:b/>
          <w:szCs w:val="24"/>
          <w:u w:val="single"/>
        </w:rPr>
        <w:t xml:space="preserve"> &amp; </w:t>
      </w:r>
      <w:r w:rsidR="00CD6764" w:rsidRPr="004655DD">
        <w:rPr>
          <w:rFonts w:ascii="Verdana" w:hAnsi="Verdana"/>
          <w:b/>
          <w:szCs w:val="24"/>
          <w:u w:val="single"/>
        </w:rPr>
        <w:t>Bildunterschrift</w:t>
      </w:r>
      <w:r w:rsidR="00017AE6" w:rsidRPr="004655DD">
        <w:rPr>
          <w:rFonts w:ascii="Verdana" w:hAnsi="Verdana"/>
          <w:b/>
          <w:szCs w:val="24"/>
          <w:u w:val="single"/>
        </w:rPr>
        <w:t>en</w:t>
      </w:r>
      <w:r w:rsidR="002F3C77" w:rsidRPr="004655DD">
        <w:rPr>
          <w:rFonts w:ascii="Verdana" w:hAnsi="Verdana"/>
          <w:b/>
          <w:szCs w:val="24"/>
          <w:u w:val="single"/>
        </w:rPr>
        <w:t xml:space="preserve"> – </w:t>
      </w:r>
      <w:r w:rsidR="00501715" w:rsidRPr="00501715">
        <w:rPr>
          <w:rFonts w:ascii="Verdana" w:hAnsi="Verdana"/>
          <w:b/>
          <w:szCs w:val="24"/>
          <w:u w:val="single"/>
        </w:rPr>
        <w:t>Dr. Roda Verheyen</w:t>
      </w:r>
    </w:p>
    <w:p w14:paraId="2C846D7C" w14:textId="77777777" w:rsidR="009D6399" w:rsidRPr="004655DD" w:rsidRDefault="009D6399" w:rsidP="004655DD">
      <w:pPr>
        <w:spacing w:after="0"/>
        <w:jc w:val="center"/>
        <w:rPr>
          <w:rFonts w:ascii="Verdana" w:hAnsi="Verdana"/>
          <w:b/>
          <w:szCs w:val="24"/>
          <w:u w:val="single"/>
        </w:rPr>
      </w:pPr>
    </w:p>
    <w:p w14:paraId="39070119" w14:textId="77777777" w:rsidR="002F3C77" w:rsidRDefault="002F3C77" w:rsidP="00BA287E">
      <w:pPr>
        <w:spacing w:after="0"/>
        <w:rPr>
          <w:rFonts w:ascii="Verdana" w:hAnsi="Verdana"/>
          <w:b/>
          <w:sz w:val="20"/>
          <w:u w:val="single"/>
        </w:rPr>
      </w:pPr>
    </w:p>
    <w:p w14:paraId="17A274CE" w14:textId="730BA6B1" w:rsidR="002F3C77" w:rsidRDefault="00EB4247" w:rsidP="00BA287E">
      <w:pPr>
        <w:spacing w:after="0"/>
        <w:rPr>
          <w:rFonts w:ascii="Verdana" w:hAnsi="Verdana"/>
          <w:b/>
          <w:sz w:val="20"/>
          <w:u w:val="single"/>
        </w:rPr>
      </w:pPr>
      <w:r w:rsidRPr="00EB4247">
        <w:rPr>
          <w:rFonts w:ascii="Verdana" w:hAnsi="Verdana"/>
          <w:b/>
          <w:noProof/>
          <w:sz w:val="20"/>
        </w:rPr>
        <w:drawing>
          <wp:inline distT="0" distB="0" distL="0" distR="0" wp14:anchorId="2106B8DB" wp14:editId="404A2614">
            <wp:extent cx="3108960" cy="2067842"/>
            <wp:effectExtent l="0" t="0" r="0" b="8890"/>
            <wp:docPr id="3105931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93122" name=""/>
                    <pic:cNvPicPr/>
                  </pic:nvPicPr>
                  <pic:blipFill>
                    <a:blip r:embed="rId7"/>
                    <a:stretch>
                      <a:fillRect/>
                    </a:stretch>
                  </pic:blipFill>
                  <pic:spPr>
                    <a:xfrm>
                      <a:off x="0" y="0"/>
                      <a:ext cx="3111178" cy="2069317"/>
                    </a:xfrm>
                    <a:prstGeom prst="rect">
                      <a:avLst/>
                    </a:prstGeom>
                  </pic:spPr>
                </pic:pic>
              </a:graphicData>
            </a:graphic>
          </wp:inline>
        </w:drawing>
      </w:r>
    </w:p>
    <w:p w14:paraId="050860E6" w14:textId="25969D52" w:rsidR="00EB4247" w:rsidRDefault="00EB4247" w:rsidP="00BA287E">
      <w:pPr>
        <w:spacing w:after="0"/>
        <w:rPr>
          <w:rFonts w:ascii="Verdana" w:hAnsi="Verdana"/>
          <w:b/>
          <w:sz w:val="20"/>
          <w:u w:val="single"/>
        </w:rPr>
      </w:pPr>
    </w:p>
    <w:p w14:paraId="73B84B24" w14:textId="77777777" w:rsidR="00CB6757" w:rsidRDefault="00CB6757" w:rsidP="00CB6757">
      <w:pPr>
        <w:spacing w:after="0"/>
        <w:rPr>
          <w:rFonts w:ascii="Verdana" w:hAnsi="Verdana"/>
          <w:sz w:val="20"/>
        </w:rPr>
      </w:pPr>
      <w:r w:rsidRPr="00545444">
        <w:rPr>
          <w:rFonts w:ascii="Verdana" w:hAnsi="Verdana"/>
          <w:b/>
          <w:sz w:val="20"/>
        </w:rPr>
        <w:t>Foto:</w:t>
      </w:r>
      <w:r w:rsidRPr="00545444">
        <w:rPr>
          <w:rFonts w:ascii="Verdana" w:hAnsi="Verdana"/>
          <w:sz w:val="20"/>
        </w:rPr>
        <w:t xml:space="preserve"> © </w:t>
      </w:r>
      <w:r>
        <w:rPr>
          <w:rFonts w:ascii="Verdana" w:hAnsi="Verdana"/>
          <w:sz w:val="20"/>
        </w:rPr>
        <w:t>Deutsche Bundesstiftung Umwelt (DBU)</w:t>
      </w:r>
    </w:p>
    <w:p w14:paraId="191CCED1" w14:textId="77777777" w:rsidR="00CB6757" w:rsidRDefault="00CB6757" w:rsidP="00CB6757">
      <w:pPr>
        <w:spacing w:after="0"/>
        <w:rPr>
          <w:rFonts w:ascii="Verdana" w:hAnsi="Verdana"/>
          <w:sz w:val="20"/>
        </w:rPr>
      </w:pPr>
    </w:p>
    <w:p w14:paraId="42BD7D3D" w14:textId="77777777" w:rsidR="00CB6757" w:rsidRDefault="00CB6757" w:rsidP="00CB6757">
      <w:pPr>
        <w:spacing w:after="0"/>
        <w:rPr>
          <w:rFonts w:ascii="Verdana" w:hAnsi="Verdana"/>
          <w:b/>
          <w:sz w:val="20"/>
        </w:rPr>
      </w:pPr>
      <w:r w:rsidRPr="00F32FE5">
        <w:rPr>
          <w:rFonts w:ascii="Verdana" w:hAnsi="Verdana"/>
          <w:b/>
          <w:sz w:val="20"/>
        </w:rPr>
        <w:t>+++++++++++++++++++++++++++++++++++++++++</w:t>
      </w:r>
      <w:r>
        <w:rPr>
          <w:rFonts w:ascii="Verdana" w:hAnsi="Verdana"/>
          <w:b/>
          <w:sz w:val="20"/>
        </w:rPr>
        <w:t>++++++++++</w:t>
      </w:r>
    </w:p>
    <w:p w14:paraId="5C75B25E" w14:textId="77777777" w:rsidR="00CB6757" w:rsidRDefault="00CB6757" w:rsidP="00A445A5">
      <w:pPr>
        <w:spacing w:after="0"/>
        <w:rPr>
          <w:rFonts w:ascii="Verdana" w:hAnsi="Verdana"/>
          <w:b/>
          <w:sz w:val="20"/>
        </w:rPr>
      </w:pPr>
    </w:p>
    <w:p w14:paraId="083A2207" w14:textId="2EF8E99C" w:rsidR="00A445A5" w:rsidRPr="00CB6757" w:rsidRDefault="009C748A" w:rsidP="00A445A5">
      <w:pPr>
        <w:spacing w:after="0"/>
        <w:rPr>
          <w:rFonts w:ascii="Verdana" w:hAnsi="Verdana"/>
          <w:b/>
          <w:szCs w:val="24"/>
        </w:rPr>
      </w:pPr>
      <w:r w:rsidRPr="009C748A">
        <w:rPr>
          <w:rFonts w:ascii="Verdana" w:hAnsi="Verdana"/>
          <w:b/>
          <w:noProof/>
          <w:szCs w:val="24"/>
        </w:rPr>
        <w:drawing>
          <wp:inline distT="0" distB="0" distL="0" distR="0" wp14:anchorId="1E26D014" wp14:editId="5D6759BA">
            <wp:extent cx="3086100" cy="1719604"/>
            <wp:effectExtent l="0" t="0" r="0" b="0"/>
            <wp:docPr id="14437320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732064" name=""/>
                    <pic:cNvPicPr/>
                  </pic:nvPicPr>
                  <pic:blipFill>
                    <a:blip r:embed="rId8"/>
                    <a:stretch>
                      <a:fillRect/>
                    </a:stretch>
                  </pic:blipFill>
                  <pic:spPr>
                    <a:xfrm>
                      <a:off x="0" y="0"/>
                      <a:ext cx="3100481" cy="1727617"/>
                    </a:xfrm>
                    <a:prstGeom prst="rect">
                      <a:avLst/>
                    </a:prstGeom>
                  </pic:spPr>
                </pic:pic>
              </a:graphicData>
            </a:graphic>
          </wp:inline>
        </w:drawing>
      </w:r>
    </w:p>
    <w:p w14:paraId="1DC6BD05" w14:textId="77777777" w:rsidR="002F3C77" w:rsidRDefault="002F3C77" w:rsidP="00A445A5">
      <w:pPr>
        <w:spacing w:after="0"/>
        <w:rPr>
          <w:rFonts w:ascii="Verdana" w:hAnsi="Verdana"/>
          <w:b/>
          <w:sz w:val="20"/>
        </w:rPr>
      </w:pPr>
    </w:p>
    <w:p w14:paraId="3938239C" w14:textId="25102DF8" w:rsidR="00A445A5" w:rsidRDefault="00A445A5" w:rsidP="000D3334">
      <w:pPr>
        <w:rPr>
          <w:rFonts w:ascii="Verdana" w:hAnsi="Verdana"/>
          <w:b/>
          <w:sz w:val="20"/>
        </w:rPr>
      </w:pPr>
      <w:r w:rsidRPr="00017AE6">
        <w:rPr>
          <w:rFonts w:ascii="Verdana" w:hAnsi="Verdana"/>
          <w:b/>
          <w:sz w:val="20"/>
        </w:rPr>
        <w:t xml:space="preserve">Bildunterschrift: </w:t>
      </w:r>
    </w:p>
    <w:p w14:paraId="40CE3478" w14:textId="4A7C9A50" w:rsidR="00BD5837" w:rsidRPr="0058449F" w:rsidRDefault="00BD5837" w:rsidP="00BD5837">
      <w:pPr>
        <w:spacing w:after="0"/>
        <w:rPr>
          <w:rFonts w:ascii="Verdana" w:hAnsi="Verdana"/>
          <w:bCs/>
          <w:sz w:val="20"/>
        </w:rPr>
      </w:pPr>
      <w:r w:rsidRPr="00157AEC">
        <w:rPr>
          <w:rFonts w:ascii="Verdana" w:hAnsi="Verdana"/>
          <w:b/>
          <w:sz w:val="20"/>
        </w:rPr>
        <w:t xml:space="preserve">Die Hamburger Juristin </w:t>
      </w:r>
      <w:r>
        <w:rPr>
          <w:rFonts w:ascii="Verdana" w:hAnsi="Verdana"/>
          <w:b/>
          <w:sz w:val="20"/>
        </w:rPr>
        <w:t xml:space="preserve">Dr. </w:t>
      </w:r>
      <w:r w:rsidRPr="00157AEC">
        <w:rPr>
          <w:rFonts w:ascii="Verdana" w:hAnsi="Verdana"/>
          <w:b/>
          <w:sz w:val="20"/>
        </w:rPr>
        <w:t>Roda Verheyen</w:t>
      </w:r>
      <w:r>
        <w:rPr>
          <w:rFonts w:ascii="Verdana" w:hAnsi="Verdana"/>
          <w:bCs/>
          <w:sz w:val="20"/>
        </w:rPr>
        <w:t xml:space="preserve"> (</w:t>
      </w:r>
      <w:r w:rsidR="007A6F98">
        <w:rPr>
          <w:rFonts w:ascii="Verdana" w:hAnsi="Verdana"/>
          <w:bCs/>
          <w:sz w:val="20"/>
        </w:rPr>
        <w:t>Bild</w:t>
      </w:r>
      <w:r>
        <w:rPr>
          <w:rFonts w:ascii="Verdana" w:hAnsi="Verdana"/>
          <w:bCs/>
          <w:sz w:val="20"/>
        </w:rPr>
        <w:t xml:space="preserve">) wird 2026 von der Deutschen Bundesstiftung Umwelt (DBU) mit dem Deutschen Umweltpreis ausgezeichnet. Sie teilt sich den mit insgesamt 500.000 Euro dotierten Preis mit Ingenieur Dr. Klaus Vossenkaul. Die Verleihung ist am 25. Oktober in Aachen, überreicht wird die Ehrung von Bundespräsident Frank-Walter Steinmeier. </w:t>
      </w:r>
    </w:p>
    <w:p w14:paraId="41BFC50C" w14:textId="77777777" w:rsidR="00BD5837" w:rsidRDefault="00BD5837" w:rsidP="00BD5837">
      <w:pPr>
        <w:spacing w:after="0"/>
        <w:rPr>
          <w:rFonts w:ascii="Verdana" w:hAnsi="Verdana"/>
          <w:b/>
          <w:sz w:val="20"/>
        </w:rPr>
      </w:pPr>
    </w:p>
    <w:p w14:paraId="74F734F3" w14:textId="77777777" w:rsidR="00BD5837" w:rsidRPr="00017AE6" w:rsidRDefault="00BD5837" w:rsidP="00BD5837">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Pr>
          <w:rFonts w:ascii="Verdana" w:hAnsi="Verdana"/>
          <w:sz w:val="20"/>
        </w:rPr>
        <w:t>Kathrin Pohlmann/DBU</w:t>
      </w:r>
    </w:p>
    <w:p w14:paraId="6E0EBCBC" w14:textId="77777777" w:rsidR="004655DD" w:rsidRPr="00017AE6" w:rsidRDefault="004655DD" w:rsidP="00A445A5">
      <w:pPr>
        <w:spacing w:after="0"/>
        <w:rPr>
          <w:rFonts w:ascii="Verdana" w:hAnsi="Verdana"/>
          <w:sz w:val="20"/>
        </w:rPr>
      </w:pPr>
    </w:p>
    <w:p w14:paraId="245E9AAF" w14:textId="46D775A5" w:rsidR="00853323" w:rsidRDefault="00A445A5" w:rsidP="00853323">
      <w:pPr>
        <w:spacing w:after="0"/>
        <w:rPr>
          <w:rFonts w:ascii="Verdana" w:hAnsi="Verdana"/>
          <w:b/>
          <w:sz w:val="20"/>
        </w:rPr>
      </w:pPr>
      <w:r w:rsidRPr="00F32FE5">
        <w:rPr>
          <w:rFonts w:ascii="Verdana" w:hAnsi="Verdana"/>
          <w:b/>
          <w:sz w:val="20"/>
        </w:rPr>
        <w:t>+++++++++++++++++++++++++++++++++++++++++</w:t>
      </w:r>
      <w:r w:rsidR="00F32FE5">
        <w:rPr>
          <w:rFonts w:ascii="Verdana" w:hAnsi="Verdana"/>
          <w:b/>
          <w:sz w:val="20"/>
        </w:rPr>
        <w:t>++++++++++</w:t>
      </w:r>
    </w:p>
    <w:p w14:paraId="120E229F" w14:textId="77777777" w:rsidR="00501EC7" w:rsidRDefault="00501EC7" w:rsidP="00853323">
      <w:pPr>
        <w:spacing w:after="0"/>
        <w:rPr>
          <w:rFonts w:ascii="Verdana" w:hAnsi="Verdana"/>
          <w:b/>
          <w:sz w:val="20"/>
        </w:rPr>
      </w:pPr>
    </w:p>
    <w:p w14:paraId="3B80BCBC" w14:textId="77777777" w:rsidR="001C1895" w:rsidRDefault="001C1895" w:rsidP="00853323">
      <w:pPr>
        <w:spacing w:after="0"/>
        <w:rPr>
          <w:rFonts w:ascii="Verdana" w:hAnsi="Verdana"/>
          <w:b/>
          <w:sz w:val="20"/>
        </w:rPr>
      </w:pPr>
    </w:p>
    <w:p w14:paraId="184AF871" w14:textId="77777777" w:rsidR="001C1895" w:rsidRDefault="001C1895" w:rsidP="00853323">
      <w:pPr>
        <w:spacing w:after="0"/>
        <w:rPr>
          <w:rFonts w:ascii="Verdana" w:hAnsi="Verdana"/>
          <w:b/>
          <w:sz w:val="20"/>
        </w:rPr>
      </w:pPr>
    </w:p>
    <w:p w14:paraId="4F025D6C" w14:textId="77777777" w:rsidR="001C1895" w:rsidRDefault="001C1895" w:rsidP="00853323">
      <w:pPr>
        <w:spacing w:after="0"/>
        <w:rPr>
          <w:rFonts w:ascii="Verdana" w:hAnsi="Verdana"/>
          <w:b/>
          <w:sz w:val="20"/>
        </w:rPr>
      </w:pPr>
    </w:p>
    <w:p w14:paraId="6DF77A43" w14:textId="77777777" w:rsidR="001C1895" w:rsidRDefault="001C1895" w:rsidP="00853323">
      <w:pPr>
        <w:spacing w:after="0"/>
        <w:rPr>
          <w:rFonts w:ascii="Verdana" w:hAnsi="Verdana"/>
          <w:b/>
          <w:sz w:val="20"/>
        </w:rPr>
      </w:pPr>
    </w:p>
    <w:p w14:paraId="384F4E9A" w14:textId="77777777" w:rsidR="001C1895" w:rsidRPr="00F32FE5" w:rsidRDefault="001C1895" w:rsidP="00853323">
      <w:pPr>
        <w:spacing w:after="0"/>
        <w:rPr>
          <w:rFonts w:ascii="Verdana" w:hAnsi="Verdana"/>
          <w:b/>
          <w:sz w:val="20"/>
        </w:rPr>
      </w:pPr>
    </w:p>
    <w:p w14:paraId="014ACBA6" w14:textId="77777777" w:rsidR="001C1895" w:rsidRDefault="001C1895" w:rsidP="00853323">
      <w:pPr>
        <w:rPr>
          <w:b/>
          <w:bCs/>
        </w:rPr>
      </w:pPr>
    </w:p>
    <w:p w14:paraId="54CC4832" w14:textId="2E4AA939" w:rsidR="00853323" w:rsidRDefault="00482A10" w:rsidP="00853323">
      <w:pPr>
        <w:rPr>
          <w:b/>
          <w:bCs/>
        </w:rPr>
      </w:pPr>
      <w:r w:rsidRPr="00482A10">
        <w:rPr>
          <w:b/>
          <w:bCs/>
          <w:noProof/>
        </w:rPr>
        <w:lastRenderedPageBreak/>
        <w:drawing>
          <wp:inline distT="0" distB="0" distL="0" distR="0" wp14:anchorId="7A4110FE" wp14:editId="0C77F65C">
            <wp:extent cx="3019445" cy="1895475"/>
            <wp:effectExtent l="0" t="0" r="9525" b="0"/>
            <wp:docPr id="869066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66366" name=""/>
                    <pic:cNvPicPr/>
                  </pic:nvPicPr>
                  <pic:blipFill>
                    <a:blip r:embed="rId9"/>
                    <a:stretch>
                      <a:fillRect/>
                    </a:stretch>
                  </pic:blipFill>
                  <pic:spPr>
                    <a:xfrm>
                      <a:off x="0" y="0"/>
                      <a:ext cx="3053540" cy="1916878"/>
                    </a:xfrm>
                    <a:prstGeom prst="rect">
                      <a:avLst/>
                    </a:prstGeom>
                  </pic:spPr>
                </pic:pic>
              </a:graphicData>
            </a:graphic>
          </wp:inline>
        </w:drawing>
      </w:r>
    </w:p>
    <w:p w14:paraId="78BFBE03" w14:textId="77777777" w:rsidR="00853323" w:rsidRPr="00D11FA8" w:rsidRDefault="00853323" w:rsidP="00853323">
      <w:pPr>
        <w:spacing w:after="0"/>
        <w:rPr>
          <w:rFonts w:ascii="Verdana" w:hAnsi="Verdana"/>
          <w:b/>
          <w:sz w:val="20"/>
        </w:rPr>
      </w:pPr>
    </w:p>
    <w:p w14:paraId="6EE980C8" w14:textId="04B5066B" w:rsidR="00853323" w:rsidRDefault="00853323" w:rsidP="000D3334">
      <w:pPr>
        <w:rPr>
          <w:rFonts w:ascii="Verdana" w:hAnsi="Verdana"/>
          <w:b/>
          <w:sz w:val="20"/>
        </w:rPr>
      </w:pPr>
      <w:r w:rsidRPr="00017AE6">
        <w:rPr>
          <w:rFonts w:ascii="Verdana" w:hAnsi="Verdana"/>
          <w:b/>
          <w:sz w:val="20"/>
        </w:rPr>
        <w:t xml:space="preserve">Bildunterschrift: </w:t>
      </w:r>
    </w:p>
    <w:p w14:paraId="53DCE81E" w14:textId="4AC7CC9C" w:rsidR="00960673" w:rsidRPr="001961AF" w:rsidRDefault="00960673" w:rsidP="00960673">
      <w:pPr>
        <w:spacing w:after="0"/>
        <w:rPr>
          <w:rFonts w:ascii="Verdana" w:hAnsi="Verdana"/>
          <w:bCs/>
          <w:sz w:val="20"/>
        </w:rPr>
      </w:pPr>
      <w:r>
        <w:rPr>
          <w:rFonts w:ascii="Verdana" w:hAnsi="Verdana"/>
          <w:b/>
          <w:sz w:val="20"/>
        </w:rPr>
        <w:t xml:space="preserve">Blick über den Tellerrand: </w:t>
      </w:r>
      <w:r>
        <w:rPr>
          <w:rFonts w:ascii="Verdana" w:hAnsi="Verdana"/>
          <w:bCs/>
          <w:sz w:val="20"/>
        </w:rPr>
        <w:t>Gestützt auf ihr juristisches Fachwissen nutzt Dr. Roda Verheyen</w:t>
      </w:r>
      <w:r w:rsidR="00516302">
        <w:rPr>
          <w:rFonts w:ascii="Verdana" w:hAnsi="Verdana"/>
          <w:bCs/>
          <w:sz w:val="20"/>
        </w:rPr>
        <w:t xml:space="preserve"> (Bild) </w:t>
      </w:r>
      <w:r>
        <w:rPr>
          <w:rFonts w:ascii="Verdana" w:hAnsi="Verdana"/>
          <w:bCs/>
          <w:sz w:val="20"/>
        </w:rPr>
        <w:t>Erkenntnisse aus anderen Sachgebieten für die rechtliche Absicherung von Umwelt- und Klimaschutz. Dafür erhält sie 2026 von der Deutschen Bundesstiftung Umwelt (DBU) den mit 500.000 Euro dotierten Deutschen Umweltpreis, den sie sich mit Membranfilter-Ingenieur Dr. Klaus Vossenkaul teilt.</w:t>
      </w:r>
    </w:p>
    <w:p w14:paraId="5CC1A90E" w14:textId="77777777" w:rsidR="00960673" w:rsidRDefault="00960673" w:rsidP="00960673">
      <w:pPr>
        <w:spacing w:after="0"/>
        <w:rPr>
          <w:rFonts w:ascii="Verdana" w:hAnsi="Verdana"/>
          <w:b/>
          <w:sz w:val="20"/>
        </w:rPr>
      </w:pPr>
    </w:p>
    <w:p w14:paraId="0C7F55FB" w14:textId="77777777" w:rsidR="00960673" w:rsidRDefault="00960673" w:rsidP="00960673">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Pr>
          <w:rFonts w:ascii="Verdana" w:hAnsi="Verdana"/>
          <w:sz w:val="20"/>
        </w:rPr>
        <w:t>Kathrin Pohlmann/DBU</w:t>
      </w:r>
    </w:p>
    <w:p w14:paraId="352D8595" w14:textId="77777777" w:rsidR="00960673" w:rsidRPr="00017AE6" w:rsidRDefault="00960673" w:rsidP="00960673">
      <w:pPr>
        <w:spacing w:after="0"/>
        <w:rPr>
          <w:rFonts w:ascii="Verdana" w:hAnsi="Verdana"/>
          <w:sz w:val="20"/>
        </w:rPr>
      </w:pPr>
    </w:p>
    <w:p w14:paraId="19B929F5" w14:textId="77777777" w:rsidR="00871D6F" w:rsidRDefault="00871D6F" w:rsidP="00871D6F">
      <w:pPr>
        <w:spacing w:after="0"/>
        <w:rPr>
          <w:rFonts w:ascii="Verdana" w:hAnsi="Verdana"/>
          <w:b/>
          <w:sz w:val="20"/>
        </w:rPr>
      </w:pPr>
      <w:r w:rsidRPr="00F32FE5">
        <w:rPr>
          <w:rFonts w:ascii="Verdana" w:hAnsi="Verdana"/>
          <w:b/>
          <w:sz w:val="20"/>
        </w:rPr>
        <w:t>+++++++++++++++++++++++++++++++++++++++++</w:t>
      </w:r>
      <w:r>
        <w:rPr>
          <w:rFonts w:ascii="Verdana" w:hAnsi="Verdana"/>
          <w:b/>
          <w:sz w:val="20"/>
        </w:rPr>
        <w:t>++++++++++</w:t>
      </w:r>
    </w:p>
    <w:p w14:paraId="242356AE" w14:textId="77777777" w:rsidR="00CB1FCB" w:rsidRDefault="00CB1FCB" w:rsidP="00A445A5">
      <w:pPr>
        <w:spacing w:after="0"/>
        <w:rPr>
          <w:rFonts w:ascii="Verdana" w:hAnsi="Verdana"/>
          <w:b/>
          <w:color w:val="FF0000"/>
          <w:sz w:val="20"/>
          <w:lang w:val="en-GB"/>
        </w:rPr>
      </w:pPr>
    </w:p>
    <w:p w14:paraId="706895B1" w14:textId="3AFE254A" w:rsidR="009B3681" w:rsidRPr="006B37BF" w:rsidRDefault="002350B9" w:rsidP="009B3681">
      <w:pPr>
        <w:spacing w:after="0"/>
        <w:rPr>
          <w:rFonts w:ascii="Verdana" w:hAnsi="Verdana"/>
          <w:b/>
          <w:color w:val="FF0000"/>
          <w:sz w:val="20"/>
        </w:rPr>
      </w:pPr>
      <w:r w:rsidRPr="002350B9">
        <w:rPr>
          <w:rFonts w:ascii="Verdana" w:hAnsi="Verdana"/>
          <w:b/>
          <w:noProof/>
          <w:color w:val="FF0000"/>
          <w:sz w:val="20"/>
        </w:rPr>
        <w:drawing>
          <wp:inline distT="0" distB="0" distL="0" distR="0" wp14:anchorId="42E9585B" wp14:editId="6656E46D">
            <wp:extent cx="3010769" cy="1685925"/>
            <wp:effectExtent l="0" t="0" r="0" b="0"/>
            <wp:docPr id="12052211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221116" name=""/>
                    <pic:cNvPicPr/>
                  </pic:nvPicPr>
                  <pic:blipFill>
                    <a:blip r:embed="rId10"/>
                    <a:stretch>
                      <a:fillRect/>
                    </a:stretch>
                  </pic:blipFill>
                  <pic:spPr>
                    <a:xfrm>
                      <a:off x="0" y="0"/>
                      <a:ext cx="3029057" cy="1696166"/>
                    </a:xfrm>
                    <a:prstGeom prst="rect">
                      <a:avLst/>
                    </a:prstGeom>
                  </pic:spPr>
                </pic:pic>
              </a:graphicData>
            </a:graphic>
          </wp:inline>
        </w:drawing>
      </w:r>
    </w:p>
    <w:p w14:paraId="1C3B3E58" w14:textId="44BD607D" w:rsidR="009B3681" w:rsidRDefault="006B74C9" w:rsidP="000D3334">
      <w:pPr>
        <w:rPr>
          <w:rFonts w:ascii="Verdana" w:hAnsi="Verdana"/>
          <w:b/>
          <w:sz w:val="20"/>
        </w:rPr>
      </w:pPr>
      <w:r>
        <w:br/>
      </w:r>
      <w:r w:rsidR="009B3681" w:rsidRPr="00017AE6">
        <w:rPr>
          <w:rFonts w:ascii="Verdana" w:hAnsi="Verdana"/>
          <w:b/>
          <w:sz w:val="20"/>
        </w:rPr>
        <w:t xml:space="preserve">Bildunterschrift: </w:t>
      </w:r>
    </w:p>
    <w:p w14:paraId="6B79E956" w14:textId="4B3CC8B2" w:rsidR="009D6399" w:rsidRDefault="009D6399" w:rsidP="009D6399">
      <w:pPr>
        <w:spacing w:after="0"/>
        <w:rPr>
          <w:rFonts w:ascii="Verdana" w:hAnsi="Verdana"/>
          <w:bCs/>
          <w:sz w:val="20"/>
          <w:szCs w:val="20"/>
        </w:rPr>
      </w:pPr>
      <w:r>
        <w:rPr>
          <w:rFonts w:ascii="Verdana" w:hAnsi="Verdana"/>
          <w:b/>
          <w:sz w:val="20"/>
          <w:szCs w:val="20"/>
        </w:rPr>
        <w:t xml:space="preserve">Die Rechte künftiger Generationen im Blick: </w:t>
      </w:r>
      <w:r>
        <w:rPr>
          <w:rFonts w:ascii="Verdana" w:hAnsi="Verdana"/>
          <w:bCs/>
          <w:sz w:val="20"/>
          <w:szCs w:val="20"/>
        </w:rPr>
        <w:t>Die designierte Trägerin des Deutschen Umweltpreises der Deutschen Bundesstiftung Umwelt (DBU), die Hamburger Juristin Dr. Roda Verheyen</w:t>
      </w:r>
      <w:r w:rsidR="00E03CB9">
        <w:rPr>
          <w:rFonts w:ascii="Verdana" w:hAnsi="Verdana"/>
          <w:bCs/>
          <w:sz w:val="20"/>
          <w:szCs w:val="20"/>
        </w:rPr>
        <w:t xml:space="preserve"> (Bild)</w:t>
      </w:r>
      <w:r>
        <w:rPr>
          <w:rFonts w:ascii="Verdana" w:hAnsi="Verdana"/>
          <w:bCs/>
          <w:sz w:val="20"/>
          <w:szCs w:val="20"/>
        </w:rPr>
        <w:t>, verschaff</w:t>
      </w:r>
      <w:r w:rsidR="005074BC">
        <w:rPr>
          <w:rFonts w:ascii="Verdana" w:hAnsi="Verdana"/>
          <w:bCs/>
          <w:sz w:val="20"/>
          <w:szCs w:val="20"/>
        </w:rPr>
        <w:t>t</w:t>
      </w:r>
      <w:r>
        <w:rPr>
          <w:rFonts w:ascii="Verdana" w:hAnsi="Verdana"/>
          <w:bCs/>
          <w:sz w:val="20"/>
          <w:szCs w:val="20"/>
        </w:rPr>
        <w:t xml:space="preserve"> auch den vom Klimawandel betroffenen Menschen eine Stimme, so DBU-Generalsekretär Alexander Bonde. Verheyen teilt sich den Preis mit Membranfilter-Ingenieur Dr. Klaus Vossenkaul. </w:t>
      </w:r>
    </w:p>
    <w:p w14:paraId="3EF96DB2" w14:textId="77777777" w:rsidR="009D6399" w:rsidRDefault="009D6399" w:rsidP="009D6399">
      <w:pPr>
        <w:spacing w:after="0"/>
        <w:rPr>
          <w:rFonts w:ascii="Verdana" w:hAnsi="Verdana"/>
          <w:b/>
          <w:sz w:val="20"/>
        </w:rPr>
      </w:pPr>
    </w:p>
    <w:p w14:paraId="01F21D69" w14:textId="77777777" w:rsidR="009D6399" w:rsidRPr="00017AE6" w:rsidRDefault="009D6399" w:rsidP="009D6399">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Pr>
          <w:rFonts w:ascii="Verdana" w:hAnsi="Verdana"/>
          <w:sz w:val="20"/>
        </w:rPr>
        <w:t>Kathrin Pohlmann/DBU</w:t>
      </w:r>
    </w:p>
    <w:p w14:paraId="7D4CC9FE" w14:textId="77777777" w:rsidR="009B3681" w:rsidRDefault="009B3681" w:rsidP="00A445A5">
      <w:pPr>
        <w:spacing w:after="0"/>
        <w:rPr>
          <w:rFonts w:ascii="Verdana" w:hAnsi="Verdana"/>
          <w:b/>
          <w:color w:val="FF0000"/>
          <w:sz w:val="20"/>
        </w:rPr>
      </w:pPr>
    </w:p>
    <w:p w14:paraId="34B503EC" w14:textId="77777777" w:rsidR="00594D43" w:rsidRDefault="00594D43" w:rsidP="00594D43">
      <w:pPr>
        <w:spacing w:after="0"/>
        <w:rPr>
          <w:rFonts w:ascii="Verdana" w:hAnsi="Verdana"/>
          <w:b/>
          <w:sz w:val="20"/>
        </w:rPr>
      </w:pPr>
      <w:r w:rsidRPr="00F32FE5">
        <w:rPr>
          <w:rFonts w:ascii="Verdana" w:hAnsi="Verdana"/>
          <w:b/>
          <w:sz w:val="20"/>
        </w:rPr>
        <w:t>+++++++++++++++++++++++++++++++++++++++++</w:t>
      </w:r>
      <w:r>
        <w:rPr>
          <w:rFonts w:ascii="Verdana" w:hAnsi="Verdana"/>
          <w:b/>
          <w:sz w:val="20"/>
        </w:rPr>
        <w:t>++++++++++</w:t>
      </w:r>
    </w:p>
    <w:p w14:paraId="1DA56731" w14:textId="77777777" w:rsidR="00AA1A3B" w:rsidRDefault="00AA1A3B" w:rsidP="006D7B79">
      <w:pPr>
        <w:spacing w:after="0"/>
        <w:rPr>
          <w:rFonts w:ascii="Verdana" w:hAnsi="Verdana"/>
          <w:b/>
          <w:color w:val="FF0000"/>
          <w:sz w:val="20"/>
        </w:rPr>
      </w:pPr>
    </w:p>
    <w:p w14:paraId="22081991" w14:textId="0722CE14" w:rsidR="00D92A13" w:rsidRDefault="00FC397F" w:rsidP="00D92A13">
      <w:pPr>
        <w:rPr>
          <w:b/>
          <w:bCs/>
        </w:rPr>
      </w:pPr>
      <w:r w:rsidRPr="00FC397F">
        <w:rPr>
          <w:b/>
          <w:bCs/>
          <w:noProof/>
        </w:rPr>
        <w:lastRenderedPageBreak/>
        <w:drawing>
          <wp:inline distT="0" distB="0" distL="0" distR="0" wp14:anchorId="5D487F26" wp14:editId="6F47C2F3">
            <wp:extent cx="2905125" cy="2177243"/>
            <wp:effectExtent l="0" t="0" r="0" b="0"/>
            <wp:docPr id="404270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7058" name=""/>
                    <pic:cNvPicPr/>
                  </pic:nvPicPr>
                  <pic:blipFill>
                    <a:blip r:embed="rId11"/>
                    <a:stretch>
                      <a:fillRect/>
                    </a:stretch>
                  </pic:blipFill>
                  <pic:spPr>
                    <a:xfrm>
                      <a:off x="0" y="0"/>
                      <a:ext cx="2915990" cy="2185386"/>
                    </a:xfrm>
                    <a:prstGeom prst="rect">
                      <a:avLst/>
                    </a:prstGeom>
                  </pic:spPr>
                </pic:pic>
              </a:graphicData>
            </a:graphic>
          </wp:inline>
        </w:drawing>
      </w:r>
    </w:p>
    <w:p w14:paraId="6821992D" w14:textId="77777777" w:rsidR="006D7B79" w:rsidRPr="00D11FA8" w:rsidRDefault="006D7B79" w:rsidP="006D7B79">
      <w:pPr>
        <w:spacing w:after="0"/>
        <w:rPr>
          <w:rFonts w:ascii="Verdana" w:hAnsi="Verdana"/>
          <w:b/>
          <w:sz w:val="20"/>
        </w:rPr>
      </w:pPr>
    </w:p>
    <w:p w14:paraId="6BFE307B" w14:textId="44DF25A9" w:rsidR="006D7B79" w:rsidRDefault="006D7B79" w:rsidP="000D3334">
      <w:pPr>
        <w:rPr>
          <w:rFonts w:ascii="Verdana" w:hAnsi="Verdana"/>
          <w:b/>
          <w:sz w:val="20"/>
        </w:rPr>
      </w:pPr>
      <w:r w:rsidRPr="00017AE6">
        <w:rPr>
          <w:rFonts w:ascii="Verdana" w:hAnsi="Verdana"/>
          <w:b/>
          <w:sz w:val="20"/>
        </w:rPr>
        <w:t>Bildunterschrift</w:t>
      </w:r>
      <w:r w:rsidR="00FC397F">
        <w:rPr>
          <w:rFonts w:ascii="Verdana" w:hAnsi="Verdana"/>
          <w:b/>
          <w:sz w:val="20"/>
        </w:rPr>
        <w:t>:</w:t>
      </w:r>
      <w:r w:rsidRPr="00017AE6">
        <w:rPr>
          <w:rFonts w:ascii="Verdana" w:hAnsi="Verdana"/>
          <w:b/>
          <w:sz w:val="20"/>
        </w:rPr>
        <w:t xml:space="preserve"> </w:t>
      </w:r>
    </w:p>
    <w:p w14:paraId="5F6EB920" w14:textId="77777777" w:rsidR="007F7255" w:rsidRPr="006A26AA" w:rsidRDefault="007F7255" w:rsidP="007F7255">
      <w:pPr>
        <w:rPr>
          <w:rFonts w:ascii="Verdana" w:hAnsi="Verdana"/>
          <w:sz w:val="20"/>
          <w:szCs w:val="20"/>
        </w:rPr>
      </w:pPr>
      <w:r w:rsidRPr="006A26AA">
        <w:rPr>
          <w:rFonts w:ascii="Verdana" w:hAnsi="Verdana"/>
          <w:b/>
          <w:bCs/>
          <w:sz w:val="20"/>
          <w:szCs w:val="20"/>
        </w:rPr>
        <w:t xml:space="preserve">Möglichmacherin: </w:t>
      </w:r>
      <w:r w:rsidRPr="006A26AA">
        <w:rPr>
          <w:rFonts w:ascii="Verdana" w:hAnsi="Verdana"/>
          <w:sz w:val="20"/>
          <w:szCs w:val="20"/>
        </w:rPr>
        <w:t xml:space="preserve">Die Hamburger Juristin Dr. Roda Verheyen wird 2026 von der Deutschen Bundesstiftung Umwelt (DBU) mit dem Deutschen Umweltpreis in Höhe von insgesamt 500.000 Euro ausgezeichnet, den sie sich mit Ingenieur Dr. Klaus Vossenkaul teilt. Die Verleihung ist am 25. Oktober in Aachen. </w:t>
      </w:r>
    </w:p>
    <w:p w14:paraId="35C0F06B" w14:textId="77777777" w:rsidR="007F7255" w:rsidRDefault="007F7255" w:rsidP="007F7255">
      <w:pPr>
        <w:spacing w:after="0"/>
        <w:rPr>
          <w:rFonts w:ascii="Verdana" w:hAnsi="Verdana"/>
          <w:b/>
          <w:sz w:val="20"/>
        </w:rPr>
      </w:pPr>
    </w:p>
    <w:p w14:paraId="45D41303" w14:textId="1EF29CD9" w:rsidR="007F7255" w:rsidRPr="006E3E18" w:rsidRDefault="007F7255" w:rsidP="007F7255">
      <w:pPr>
        <w:rPr>
          <w:rFonts w:ascii="Verdana" w:hAnsi="Verdana"/>
          <w:sz w:val="20"/>
          <w:szCs w:val="20"/>
        </w:rPr>
      </w:pPr>
      <w:r w:rsidRPr="006E3E18">
        <w:rPr>
          <w:rFonts w:ascii="Verdana" w:hAnsi="Verdana"/>
          <w:b/>
          <w:sz w:val="20"/>
        </w:rPr>
        <w:t>Foto:</w:t>
      </w:r>
      <w:r w:rsidRPr="006E3E18">
        <w:rPr>
          <w:rFonts w:ascii="Verdana" w:hAnsi="Verdana"/>
          <w:sz w:val="20"/>
        </w:rPr>
        <w:t xml:space="preserve"> </w:t>
      </w:r>
      <w:r w:rsidRPr="006E3E18">
        <w:rPr>
          <w:rFonts w:ascii="Verdana" w:hAnsi="Verdana"/>
          <w:sz w:val="20"/>
          <w:szCs w:val="20"/>
        </w:rPr>
        <w:t>©</w:t>
      </w:r>
      <w:r w:rsidR="006C343C">
        <w:rPr>
          <w:rFonts w:ascii="Verdana" w:hAnsi="Verdana"/>
          <w:sz w:val="20"/>
          <w:szCs w:val="20"/>
        </w:rPr>
        <w:t xml:space="preserve"> </w:t>
      </w:r>
      <w:r w:rsidRPr="006E3E18">
        <w:rPr>
          <w:rFonts w:ascii="Verdana" w:hAnsi="Verdana"/>
          <w:sz w:val="20"/>
          <w:szCs w:val="20"/>
        </w:rPr>
        <w:t>Felix Schmitt/Greenpeace</w:t>
      </w:r>
    </w:p>
    <w:p w14:paraId="424387E4" w14:textId="77777777" w:rsidR="000D3334" w:rsidRDefault="000D3334" w:rsidP="000D3334">
      <w:pPr>
        <w:spacing w:after="0"/>
        <w:rPr>
          <w:rFonts w:ascii="Verdana" w:hAnsi="Verdana"/>
          <w:b/>
          <w:sz w:val="20"/>
        </w:rPr>
      </w:pPr>
      <w:r w:rsidRPr="00F32FE5">
        <w:rPr>
          <w:rFonts w:ascii="Verdana" w:hAnsi="Verdana"/>
          <w:b/>
          <w:sz w:val="20"/>
        </w:rPr>
        <w:t>+++++++++++++++++++++++++++++++++++++++++</w:t>
      </w:r>
      <w:r>
        <w:rPr>
          <w:rFonts w:ascii="Verdana" w:hAnsi="Verdana"/>
          <w:b/>
          <w:sz w:val="20"/>
        </w:rPr>
        <w:t>++++++++++</w:t>
      </w:r>
    </w:p>
    <w:p w14:paraId="478D7330" w14:textId="77777777" w:rsidR="00EF45CD" w:rsidRPr="009A619E" w:rsidRDefault="00EF45CD" w:rsidP="006D7B79">
      <w:pPr>
        <w:spacing w:after="0"/>
        <w:jc w:val="both"/>
        <w:rPr>
          <w:rFonts w:ascii="Verdana" w:hAnsi="Verdana"/>
          <w:b/>
          <w:color w:val="FF0000"/>
          <w:sz w:val="20"/>
          <w:lang w:val="en-GB"/>
        </w:rPr>
      </w:pPr>
    </w:p>
    <w:p w14:paraId="190563E1" w14:textId="6198C858" w:rsidR="006D7B79" w:rsidRPr="008B7D1B" w:rsidRDefault="000A0F5E" w:rsidP="00FF46F5">
      <w:pPr>
        <w:rPr>
          <w:rFonts w:ascii="Verdana" w:hAnsi="Verdana"/>
          <w:sz w:val="20"/>
          <w:szCs w:val="20"/>
        </w:rPr>
      </w:pPr>
      <w:r w:rsidRPr="000A0F5E">
        <w:rPr>
          <w:b/>
          <w:bCs/>
          <w:noProof/>
        </w:rPr>
        <w:drawing>
          <wp:inline distT="0" distB="0" distL="0" distR="0" wp14:anchorId="3D4AC06B" wp14:editId="17DE07AE">
            <wp:extent cx="3158264" cy="1771650"/>
            <wp:effectExtent l="0" t="0" r="4445" b="0"/>
            <wp:docPr id="7480010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01079" name=""/>
                    <pic:cNvPicPr/>
                  </pic:nvPicPr>
                  <pic:blipFill>
                    <a:blip r:embed="rId12"/>
                    <a:stretch>
                      <a:fillRect/>
                    </a:stretch>
                  </pic:blipFill>
                  <pic:spPr>
                    <a:xfrm>
                      <a:off x="0" y="0"/>
                      <a:ext cx="3176623" cy="1781949"/>
                    </a:xfrm>
                    <a:prstGeom prst="rect">
                      <a:avLst/>
                    </a:prstGeom>
                  </pic:spPr>
                </pic:pic>
              </a:graphicData>
            </a:graphic>
          </wp:inline>
        </w:drawing>
      </w:r>
      <w:r w:rsidR="005F3827">
        <w:rPr>
          <w:b/>
          <w:bCs/>
        </w:rPr>
        <w:br/>
      </w:r>
    </w:p>
    <w:p w14:paraId="5EEB7E33" w14:textId="0892DC91" w:rsidR="006D7B79" w:rsidRPr="008B7D1B" w:rsidRDefault="006D7B79" w:rsidP="00FF46F5">
      <w:pPr>
        <w:rPr>
          <w:rFonts w:ascii="Verdana" w:hAnsi="Verdana"/>
          <w:b/>
          <w:sz w:val="20"/>
          <w:szCs w:val="20"/>
        </w:rPr>
      </w:pPr>
      <w:r w:rsidRPr="008B7D1B">
        <w:rPr>
          <w:rFonts w:ascii="Verdana" w:hAnsi="Verdana"/>
          <w:b/>
          <w:sz w:val="20"/>
          <w:szCs w:val="20"/>
        </w:rPr>
        <w:t xml:space="preserve">Bildunterschrift: </w:t>
      </w:r>
    </w:p>
    <w:p w14:paraId="37A07237" w14:textId="7289AE3B" w:rsidR="00C778FA" w:rsidRPr="003F78CA" w:rsidRDefault="00C778FA" w:rsidP="00C778FA">
      <w:pPr>
        <w:rPr>
          <w:rFonts w:ascii="Verdana" w:hAnsi="Verdana"/>
          <w:sz w:val="20"/>
          <w:szCs w:val="20"/>
        </w:rPr>
      </w:pPr>
      <w:r w:rsidRPr="003F78CA">
        <w:rPr>
          <w:rFonts w:ascii="Verdana" w:hAnsi="Verdana"/>
          <w:b/>
          <w:bCs/>
          <w:sz w:val="20"/>
          <w:szCs w:val="20"/>
        </w:rPr>
        <w:t xml:space="preserve">Ortstermin in Peru: </w:t>
      </w:r>
      <w:r w:rsidRPr="003F78CA">
        <w:rPr>
          <w:rFonts w:ascii="Verdana" w:hAnsi="Verdana"/>
          <w:sz w:val="20"/>
          <w:szCs w:val="20"/>
        </w:rPr>
        <w:t xml:space="preserve">Die designierte Trägerin des Deutschen Umweltpreises der Deutschen Bundesstiftung Umwelt (DBU), Dr. Roda Verheyen (links), will Betroffenen des Klimawandels eine Stimme geben – auch international. Verheyen teilt sich den Preis in Höhe von </w:t>
      </w:r>
      <w:r w:rsidR="00970F73">
        <w:rPr>
          <w:rFonts w:ascii="Verdana" w:hAnsi="Verdana"/>
          <w:sz w:val="20"/>
          <w:szCs w:val="20"/>
        </w:rPr>
        <w:t>ins</w:t>
      </w:r>
      <w:r w:rsidRPr="003F78CA">
        <w:rPr>
          <w:rFonts w:ascii="Verdana" w:hAnsi="Verdana"/>
          <w:sz w:val="20"/>
          <w:szCs w:val="20"/>
        </w:rPr>
        <w:t>gesamt 500.000 Euro mit Ingenieur Dr. Klaus Vossenkaul.</w:t>
      </w:r>
    </w:p>
    <w:p w14:paraId="214A850B" w14:textId="77777777" w:rsidR="00C778FA" w:rsidRPr="006E3E18" w:rsidRDefault="00C778FA" w:rsidP="00C778FA">
      <w:pPr>
        <w:rPr>
          <w:rFonts w:ascii="Verdana" w:hAnsi="Verdana"/>
          <w:sz w:val="20"/>
          <w:szCs w:val="20"/>
        </w:rPr>
      </w:pPr>
      <w:r w:rsidRPr="006E3E18">
        <w:rPr>
          <w:rFonts w:ascii="Verdana" w:hAnsi="Verdana"/>
          <w:b/>
          <w:sz w:val="20"/>
        </w:rPr>
        <w:t>Foto:</w:t>
      </w:r>
      <w:r w:rsidRPr="006E3E18">
        <w:rPr>
          <w:rFonts w:ascii="Verdana" w:hAnsi="Verdana"/>
          <w:sz w:val="20"/>
        </w:rPr>
        <w:t xml:space="preserve"> © </w:t>
      </w:r>
      <w:r w:rsidRPr="006E3E18">
        <w:rPr>
          <w:rFonts w:ascii="Verdana" w:hAnsi="Verdana"/>
          <w:sz w:val="20"/>
          <w:szCs w:val="20"/>
        </w:rPr>
        <w:t xml:space="preserve">Walter Hupiu Tapia/Germanwatch </w:t>
      </w:r>
    </w:p>
    <w:p w14:paraId="1AAF040C" w14:textId="77777777" w:rsidR="00FF46F5" w:rsidRDefault="00FF46F5" w:rsidP="00FF46F5">
      <w:pPr>
        <w:spacing w:after="0"/>
        <w:rPr>
          <w:rFonts w:ascii="Verdana" w:hAnsi="Verdana"/>
          <w:b/>
          <w:sz w:val="20"/>
        </w:rPr>
      </w:pPr>
      <w:r w:rsidRPr="00F32FE5">
        <w:rPr>
          <w:rFonts w:ascii="Verdana" w:hAnsi="Verdana"/>
          <w:b/>
          <w:sz w:val="20"/>
        </w:rPr>
        <w:t>+++++++++++++++++++++++++++++++++++++++++</w:t>
      </w:r>
      <w:r>
        <w:rPr>
          <w:rFonts w:ascii="Verdana" w:hAnsi="Verdana"/>
          <w:b/>
          <w:sz w:val="20"/>
        </w:rPr>
        <w:t>++++++++++</w:t>
      </w:r>
    </w:p>
    <w:p w14:paraId="1DEC5BA2" w14:textId="77777777" w:rsidR="000C062C" w:rsidRDefault="000C062C" w:rsidP="000C062C">
      <w:pPr>
        <w:spacing w:after="0"/>
        <w:rPr>
          <w:rFonts w:ascii="Verdana" w:hAnsi="Verdana"/>
          <w:b/>
          <w:color w:val="FF0000"/>
          <w:sz w:val="20"/>
        </w:rPr>
      </w:pPr>
      <w:r w:rsidRPr="00BA0F43">
        <w:rPr>
          <w:rFonts w:ascii="Verdana" w:hAnsi="Verdana"/>
          <w:b/>
          <w:noProof/>
          <w:color w:val="FF0000"/>
          <w:sz w:val="20"/>
        </w:rPr>
        <w:lastRenderedPageBreak/>
        <w:drawing>
          <wp:inline distT="0" distB="0" distL="0" distR="0" wp14:anchorId="7047E828" wp14:editId="735F7FE3">
            <wp:extent cx="3743673" cy="2095500"/>
            <wp:effectExtent l="0" t="0" r="9525" b="0"/>
            <wp:docPr id="16963573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57376" name=""/>
                    <pic:cNvPicPr/>
                  </pic:nvPicPr>
                  <pic:blipFill>
                    <a:blip r:embed="rId13"/>
                    <a:stretch>
                      <a:fillRect/>
                    </a:stretch>
                  </pic:blipFill>
                  <pic:spPr>
                    <a:xfrm>
                      <a:off x="0" y="0"/>
                      <a:ext cx="3762701" cy="2106151"/>
                    </a:xfrm>
                    <a:prstGeom prst="rect">
                      <a:avLst/>
                    </a:prstGeom>
                  </pic:spPr>
                </pic:pic>
              </a:graphicData>
            </a:graphic>
          </wp:inline>
        </w:drawing>
      </w:r>
    </w:p>
    <w:p w14:paraId="0F84086E" w14:textId="77777777" w:rsidR="000C062C" w:rsidRDefault="000C062C" w:rsidP="000C062C">
      <w:pPr>
        <w:rPr>
          <w:rFonts w:ascii="Verdana" w:hAnsi="Verdana"/>
          <w:b/>
          <w:sz w:val="20"/>
        </w:rPr>
      </w:pPr>
      <w:r>
        <w:rPr>
          <w:b/>
          <w:bCs/>
        </w:rPr>
        <w:br/>
      </w:r>
      <w:r w:rsidRPr="00017AE6">
        <w:rPr>
          <w:rFonts w:ascii="Verdana" w:hAnsi="Verdana"/>
          <w:b/>
          <w:sz w:val="20"/>
        </w:rPr>
        <w:t>Bildunterschrift:</w:t>
      </w:r>
    </w:p>
    <w:p w14:paraId="57442EBD" w14:textId="77E3D6B3" w:rsidR="000C062C" w:rsidRDefault="000C062C" w:rsidP="000C062C">
      <w:pPr>
        <w:spacing w:after="0"/>
        <w:rPr>
          <w:rFonts w:ascii="Verdana" w:hAnsi="Verdana"/>
          <w:bCs/>
          <w:sz w:val="20"/>
          <w:szCs w:val="20"/>
        </w:rPr>
      </w:pPr>
      <w:r>
        <w:rPr>
          <w:rFonts w:ascii="Verdana" w:hAnsi="Verdana"/>
          <w:b/>
          <w:sz w:val="20"/>
          <w:szCs w:val="20"/>
        </w:rPr>
        <w:t xml:space="preserve">Fachwissen über die eigene Disziplin hinaus: </w:t>
      </w:r>
      <w:r>
        <w:rPr>
          <w:rFonts w:ascii="Verdana" w:hAnsi="Verdana"/>
          <w:bCs/>
          <w:sz w:val="20"/>
          <w:szCs w:val="20"/>
        </w:rPr>
        <w:t xml:space="preserve">Die Hamburger Umweltjuristin Dr. Roda Verheyen erhält von der Deutschen Bundesstiftung Umwelt (DBU) den Deutschen Umweltpreis 2026. </w:t>
      </w:r>
      <w:r w:rsidRPr="005210A6">
        <w:rPr>
          <w:rFonts w:ascii="Verdana" w:hAnsi="Verdana"/>
          <w:bCs/>
          <w:sz w:val="20"/>
          <w:szCs w:val="20"/>
        </w:rPr>
        <w:t xml:space="preserve">Neben Verheyen </w:t>
      </w:r>
      <w:r w:rsidR="00111390">
        <w:rPr>
          <w:rFonts w:ascii="Verdana" w:hAnsi="Verdana"/>
          <w:bCs/>
          <w:sz w:val="20"/>
          <w:szCs w:val="20"/>
        </w:rPr>
        <w:t>bekommt</w:t>
      </w:r>
      <w:r w:rsidRPr="005210A6">
        <w:rPr>
          <w:rFonts w:ascii="Verdana" w:hAnsi="Verdana"/>
          <w:bCs/>
          <w:sz w:val="20"/>
          <w:szCs w:val="20"/>
        </w:rPr>
        <w:t xml:space="preserve"> dieses Jahr Ingenieur Dr. Klaus Vossenkaul den mit insgesamt 500.000 Euro dotierten Deutschen Umweltpreis. Er wird am 25. Oktober in Aachen verliehen – überreicht von Bundespräsident Frank-Walter Steinmeier. </w:t>
      </w:r>
    </w:p>
    <w:p w14:paraId="6DC1ED23" w14:textId="77777777" w:rsidR="000C062C" w:rsidRDefault="000C062C" w:rsidP="000C062C">
      <w:pPr>
        <w:spacing w:after="0"/>
        <w:rPr>
          <w:rFonts w:ascii="Verdana" w:hAnsi="Verdana"/>
          <w:b/>
          <w:sz w:val="20"/>
        </w:rPr>
      </w:pPr>
    </w:p>
    <w:p w14:paraId="43B347CF" w14:textId="77777777" w:rsidR="000C062C" w:rsidRPr="003B43FB" w:rsidRDefault="000C062C" w:rsidP="000C062C">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Pr>
          <w:rFonts w:ascii="Verdana" w:hAnsi="Verdana"/>
          <w:sz w:val="20"/>
        </w:rPr>
        <w:t>Kathrin Pohlmann/DBU</w:t>
      </w:r>
    </w:p>
    <w:p w14:paraId="4FD69FD9" w14:textId="77777777" w:rsidR="000C062C" w:rsidRPr="00017AE6" w:rsidRDefault="000C062C" w:rsidP="000C062C">
      <w:pPr>
        <w:spacing w:after="0"/>
        <w:rPr>
          <w:rFonts w:ascii="Verdana" w:hAnsi="Verdana"/>
          <w:sz w:val="20"/>
        </w:rPr>
      </w:pPr>
    </w:p>
    <w:p w14:paraId="77BF24E4" w14:textId="77777777" w:rsidR="000C062C" w:rsidRDefault="000C062C" w:rsidP="000C062C">
      <w:pPr>
        <w:spacing w:after="0"/>
        <w:rPr>
          <w:rFonts w:ascii="Verdana" w:hAnsi="Verdana"/>
          <w:b/>
          <w:sz w:val="20"/>
        </w:rPr>
      </w:pPr>
      <w:r w:rsidRPr="00F32FE5">
        <w:rPr>
          <w:rFonts w:ascii="Verdana" w:hAnsi="Verdana"/>
          <w:b/>
          <w:sz w:val="20"/>
        </w:rPr>
        <w:t>+++++++++++++++++++++++++++++++++++++++++</w:t>
      </w:r>
      <w:r>
        <w:rPr>
          <w:rFonts w:ascii="Verdana" w:hAnsi="Verdana"/>
          <w:b/>
          <w:sz w:val="20"/>
        </w:rPr>
        <w:t>++++++++++</w:t>
      </w:r>
    </w:p>
    <w:p w14:paraId="7AF72F98" w14:textId="77777777" w:rsidR="000C062C" w:rsidRDefault="000C062C" w:rsidP="000C062C">
      <w:pPr>
        <w:spacing w:after="0"/>
        <w:rPr>
          <w:rFonts w:ascii="Verdana" w:hAnsi="Verdana"/>
          <w:b/>
          <w:sz w:val="20"/>
        </w:rPr>
      </w:pPr>
    </w:p>
    <w:p w14:paraId="11209A33" w14:textId="39D0056B" w:rsidR="00065134" w:rsidRPr="00D11FA8" w:rsidRDefault="003C197F" w:rsidP="00FF46F5">
      <w:pPr>
        <w:rPr>
          <w:rFonts w:ascii="Verdana" w:hAnsi="Verdana"/>
          <w:b/>
          <w:sz w:val="20"/>
        </w:rPr>
      </w:pPr>
      <w:r w:rsidRPr="003C197F">
        <w:rPr>
          <w:b/>
          <w:bCs/>
          <w:noProof/>
        </w:rPr>
        <w:drawing>
          <wp:inline distT="0" distB="0" distL="0" distR="0" wp14:anchorId="7C6CA4CC" wp14:editId="7158E939">
            <wp:extent cx="3225550" cy="1809750"/>
            <wp:effectExtent l="0" t="0" r="0" b="0"/>
            <wp:docPr id="14578292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29225" name=""/>
                    <pic:cNvPicPr/>
                  </pic:nvPicPr>
                  <pic:blipFill>
                    <a:blip r:embed="rId14"/>
                    <a:stretch>
                      <a:fillRect/>
                    </a:stretch>
                  </pic:blipFill>
                  <pic:spPr>
                    <a:xfrm>
                      <a:off x="0" y="0"/>
                      <a:ext cx="3225550" cy="1809750"/>
                    </a:xfrm>
                    <a:prstGeom prst="rect">
                      <a:avLst/>
                    </a:prstGeom>
                  </pic:spPr>
                </pic:pic>
              </a:graphicData>
            </a:graphic>
          </wp:inline>
        </w:drawing>
      </w:r>
      <w:r w:rsidR="00065134">
        <w:rPr>
          <w:b/>
          <w:bCs/>
        </w:rPr>
        <w:br/>
      </w:r>
    </w:p>
    <w:p w14:paraId="2AC85804" w14:textId="146BC64C" w:rsidR="00065134" w:rsidRDefault="00065134" w:rsidP="00FF46F5">
      <w:pPr>
        <w:rPr>
          <w:rFonts w:ascii="Verdana" w:hAnsi="Verdana"/>
          <w:b/>
          <w:sz w:val="20"/>
        </w:rPr>
      </w:pPr>
      <w:r w:rsidRPr="00017AE6">
        <w:rPr>
          <w:rFonts w:ascii="Verdana" w:hAnsi="Verdana"/>
          <w:b/>
          <w:sz w:val="20"/>
        </w:rPr>
        <w:t xml:space="preserve">Bildunterschrift: </w:t>
      </w:r>
    </w:p>
    <w:p w14:paraId="41BDD87F" w14:textId="77777777" w:rsidR="0028206D" w:rsidRPr="00D15FEB" w:rsidRDefault="0028206D" w:rsidP="0028206D">
      <w:pPr>
        <w:rPr>
          <w:rFonts w:ascii="Verdana" w:hAnsi="Verdana"/>
          <w:sz w:val="20"/>
          <w:szCs w:val="20"/>
        </w:rPr>
      </w:pPr>
      <w:r w:rsidRPr="00D15FEB">
        <w:rPr>
          <w:rFonts w:ascii="Verdana" w:hAnsi="Verdana"/>
          <w:b/>
          <w:bCs/>
          <w:sz w:val="20"/>
          <w:szCs w:val="20"/>
        </w:rPr>
        <w:t>Wegen zunehmender Gletscherschmelze</w:t>
      </w:r>
      <w:r w:rsidRPr="00D15FEB">
        <w:rPr>
          <w:rFonts w:ascii="Verdana" w:hAnsi="Verdana"/>
          <w:sz w:val="20"/>
          <w:szCs w:val="20"/>
        </w:rPr>
        <w:t xml:space="preserve"> infolge des Klimawandels füllt sich der peruanische Gletschersee Palcacocha (Bild). Juristin Dr. Roda Verheyen, die von der Deutschen Bundesstiftung Umwelt (DBU) 2026 den Deutschen Umweltpreis erhält, setzt sich dafür ein, dass das Recht Umwelt- und Klimafragen aktuell abbildet.</w:t>
      </w:r>
    </w:p>
    <w:p w14:paraId="2B275375" w14:textId="5C77F7A3" w:rsidR="0028206D" w:rsidRPr="006E3E18" w:rsidRDefault="0028206D" w:rsidP="0028206D">
      <w:pPr>
        <w:rPr>
          <w:rFonts w:ascii="Verdana" w:hAnsi="Verdana"/>
          <w:sz w:val="20"/>
          <w:szCs w:val="20"/>
        </w:rPr>
      </w:pPr>
      <w:r w:rsidRPr="006E3E18">
        <w:rPr>
          <w:rFonts w:ascii="Verdana" w:hAnsi="Verdana"/>
          <w:b/>
          <w:sz w:val="20"/>
        </w:rPr>
        <w:t>Foto:</w:t>
      </w:r>
      <w:r w:rsidRPr="006E3E18">
        <w:rPr>
          <w:rFonts w:ascii="Verdana" w:hAnsi="Verdana"/>
          <w:sz w:val="20"/>
        </w:rPr>
        <w:t xml:space="preserve"> </w:t>
      </w:r>
      <w:r w:rsidRPr="006E3E18">
        <w:rPr>
          <w:rFonts w:ascii="Verdana" w:hAnsi="Verdana"/>
          <w:sz w:val="20"/>
          <w:szCs w:val="20"/>
        </w:rPr>
        <w:t>©</w:t>
      </w:r>
      <w:r w:rsidR="006C343C">
        <w:rPr>
          <w:rFonts w:ascii="Verdana" w:hAnsi="Verdana"/>
          <w:sz w:val="20"/>
          <w:szCs w:val="20"/>
        </w:rPr>
        <w:t xml:space="preserve"> </w:t>
      </w:r>
      <w:r w:rsidRPr="006E3E18">
        <w:rPr>
          <w:rFonts w:ascii="Verdana" w:hAnsi="Verdana"/>
          <w:sz w:val="20"/>
          <w:szCs w:val="20"/>
        </w:rPr>
        <w:t>Walter Hupiu Tapia/Germanwatch</w:t>
      </w:r>
    </w:p>
    <w:p w14:paraId="6B395BFE" w14:textId="6F098D7D" w:rsidR="000C062C" w:rsidRDefault="00FF46F5" w:rsidP="000C062C">
      <w:pPr>
        <w:spacing w:after="0"/>
        <w:rPr>
          <w:rFonts w:ascii="Verdana" w:hAnsi="Verdana"/>
          <w:b/>
          <w:sz w:val="20"/>
        </w:rPr>
      </w:pPr>
      <w:r w:rsidRPr="00F32FE5">
        <w:rPr>
          <w:rFonts w:ascii="Verdana" w:hAnsi="Verdana"/>
          <w:b/>
          <w:sz w:val="20"/>
        </w:rPr>
        <w:t>+++++++++++++++++++++++++++++++++++++++++</w:t>
      </w:r>
      <w:r>
        <w:rPr>
          <w:rFonts w:ascii="Verdana" w:hAnsi="Verdana"/>
          <w:b/>
          <w:sz w:val="20"/>
        </w:rPr>
        <w:t>++++++++++</w:t>
      </w:r>
    </w:p>
    <w:p w14:paraId="128B1570" w14:textId="77777777" w:rsidR="000C062C" w:rsidRDefault="000C062C" w:rsidP="000C062C">
      <w:pPr>
        <w:rPr>
          <w:rFonts w:ascii="Verdana" w:hAnsi="Verdana"/>
          <w:b/>
          <w:sz w:val="20"/>
        </w:rPr>
      </w:pPr>
      <w:r w:rsidRPr="001244D6">
        <w:rPr>
          <w:b/>
          <w:bCs/>
          <w:noProof/>
        </w:rPr>
        <w:lastRenderedPageBreak/>
        <w:drawing>
          <wp:inline distT="0" distB="0" distL="0" distR="0" wp14:anchorId="7A45A16A" wp14:editId="5C4E66AD">
            <wp:extent cx="2952750" cy="1956783"/>
            <wp:effectExtent l="0" t="0" r="0" b="5715"/>
            <wp:docPr id="2624868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86842" name=""/>
                    <pic:cNvPicPr/>
                  </pic:nvPicPr>
                  <pic:blipFill>
                    <a:blip r:embed="rId15"/>
                    <a:stretch>
                      <a:fillRect/>
                    </a:stretch>
                  </pic:blipFill>
                  <pic:spPr>
                    <a:xfrm>
                      <a:off x="0" y="0"/>
                      <a:ext cx="2960298" cy="1961785"/>
                    </a:xfrm>
                    <a:prstGeom prst="rect">
                      <a:avLst/>
                    </a:prstGeom>
                  </pic:spPr>
                </pic:pic>
              </a:graphicData>
            </a:graphic>
          </wp:inline>
        </w:drawing>
      </w:r>
      <w:r>
        <w:rPr>
          <w:b/>
          <w:bCs/>
        </w:rPr>
        <w:br/>
      </w:r>
    </w:p>
    <w:p w14:paraId="7CC22E65" w14:textId="77777777" w:rsidR="000C062C" w:rsidRDefault="000C062C" w:rsidP="000C062C">
      <w:pPr>
        <w:rPr>
          <w:rFonts w:ascii="Verdana" w:hAnsi="Verdana"/>
          <w:b/>
          <w:sz w:val="20"/>
        </w:rPr>
      </w:pPr>
      <w:r w:rsidRPr="00017AE6">
        <w:rPr>
          <w:rFonts w:ascii="Verdana" w:hAnsi="Verdana"/>
          <w:b/>
          <w:sz w:val="20"/>
        </w:rPr>
        <w:t xml:space="preserve">Bildunterschrift: </w:t>
      </w:r>
    </w:p>
    <w:p w14:paraId="407AC82F" w14:textId="77777777" w:rsidR="000C062C" w:rsidRDefault="000C062C" w:rsidP="000C062C">
      <w:pPr>
        <w:spacing w:after="0"/>
        <w:rPr>
          <w:rFonts w:ascii="Verdana" w:hAnsi="Verdana"/>
          <w:bCs/>
          <w:sz w:val="20"/>
          <w:szCs w:val="20"/>
        </w:rPr>
      </w:pPr>
      <w:r>
        <w:rPr>
          <w:rFonts w:ascii="Verdana" w:hAnsi="Verdana"/>
          <w:b/>
          <w:sz w:val="20"/>
          <w:szCs w:val="20"/>
        </w:rPr>
        <w:t xml:space="preserve">Einer der höchstdotierten Umweltauszeichnungen Europas: </w:t>
      </w:r>
      <w:r>
        <w:rPr>
          <w:rFonts w:ascii="Verdana" w:hAnsi="Verdana"/>
          <w:bCs/>
          <w:sz w:val="20"/>
          <w:szCs w:val="20"/>
        </w:rPr>
        <w:t xml:space="preserve">Seit 1993 vergibt die Deutsche Bundesstiftung Umwelt (DBU) den Deutschen Umweltpreis. Im Jahr 2026 teilen sich die Hamburger Juristin Dr. Roda Verheyen und Ingenieur Dr. Klaus Vossenkaul die mit insgesamt 500.000 Euro dotierte Auszeichnung. Verliehen wird sie am 25. Oktober in Aachen, wieder überreicht von Bundespräsident Frank Walter Steinmeier. </w:t>
      </w:r>
    </w:p>
    <w:p w14:paraId="415E97B4" w14:textId="77777777" w:rsidR="000C062C" w:rsidRDefault="000C062C" w:rsidP="000C062C">
      <w:pPr>
        <w:spacing w:after="0"/>
        <w:rPr>
          <w:rFonts w:ascii="Verdana" w:hAnsi="Verdana"/>
          <w:b/>
          <w:sz w:val="20"/>
        </w:rPr>
      </w:pPr>
    </w:p>
    <w:p w14:paraId="64EEAC0E" w14:textId="77777777" w:rsidR="000C062C" w:rsidRPr="0018191C" w:rsidRDefault="000C062C" w:rsidP="000C062C">
      <w:pPr>
        <w:spacing w:after="0"/>
        <w:rPr>
          <w:rFonts w:ascii="Verdana" w:hAnsi="Verdana"/>
          <w:sz w:val="20"/>
        </w:rPr>
      </w:pPr>
      <w:r w:rsidRPr="008E3E39">
        <w:rPr>
          <w:rFonts w:ascii="Verdana" w:hAnsi="Verdana"/>
          <w:b/>
          <w:sz w:val="20"/>
        </w:rPr>
        <w:t>Foto:</w:t>
      </w:r>
      <w:r w:rsidRPr="00017AE6">
        <w:rPr>
          <w:rFonts w:ascii="Verdana" w:hAnsi="Verdana"/>
          <w:sz w:val="20"/>
        </w:rPr>
        <w:t xml:space="preserve"> © </w:t>
      </w:r>
      <w:r>
        <w:rPr>
          <w:rFonts w:ascii="Verdana" w:hAnsi="Verdana"/>
          <w:sz w:val="20"/>
        </w:rPr>
        <w:t>Peter Himsel/DBU</w:t>
      </w:r>
    </w:p>
    <w:p w14:paraId="334B82DB" w14:textId="77777777" w:rsidR="000C062C" w:rsidRPr="00A67602" w:rsidRDefault="000C062C" w:rsidP="000C062C">
      <w:pPr>
        <w:spacing w:after="0"/>
        <w:rPr>
          <w:rFonts w:ascii="Verdana" w:hAnsi="Verdana"/>
          <w:sz w:val="20"/>
          <w:lang w:val="en-GB"/>
        </w:rPr>
      </w:pPr>
    </w:p>
    <w:p w14:paraId="2DE7145A" w14:textId="17EF3C8A" w:rsidR="009C65F3" w:rsidRPr="000C062C" w:rsidRDefault="000C062C" w:rsidP="009C65F3">
      <w:pPr>
        <w:spacing w:after="0"/>
        <w:rPr>
          <w:rFonts w:ascii="Verdana" w:hAnsi="Verdana"/>
          <w:b/>
          <w:sz w:val="20"/>
        </w:rPr>
      </w:pPr>
      <w:r w:rsidRPr="00F32FE5">
        <w:rPr>
          <w:rFonts w:ascii="Verdana" w:hAnsi="Verdana"/>
          <w:b/>
          <w:sz w:val="20"/>
        </w:rPr>
        <w:t>+++++++++++++++++++++++++++++++++++++++++</w:t>
      </w:r>
      <w:r>
        <w:rPr>
          <w:rFonts w:ascii="Verdana" w:hAnsi="Verdana"/>
          <w:b/>
          <w:sz w:val="20"/>
        </w:rPr>
        <w:t>++++++++++</w:t>
      </w:r>
    </w:p>
    <w:sectPr w:rsidR="009C65F3" w:rsidRPr="000C062C" w:rsidSect="00512212">
      <w:type w:val="continuous"/>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attachedTemplate r:id="rId1"/>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2D64"/>
    <w:rsid w:val="00017AE6"/>
    <w:rsid w:val="00027953"/>
    <w:rsid w:val="000305F6"/>
    <w:rsid w:val="00032626"/>
    <w:rsid w:val="00033AD5"/>
    <w:rsid w:val="00051763"/>
    <w:rsid w:val="00054F42"/>
    <w:rsid w:val="00056032"/>
    <w:rsid w:val="00065134"/>
    <w:rsid w:val="00065A3B"/>
    <w:rsid w:val="0007232E"/>
    <w:rsid w:val="0007490D"/>
    <w:rsid w:val="00085391"/>
    <w:rsid w:val="000935F2"/>
    <w:rsid w:val="000A0F5E"/>
    <w:rsid w:val="000B65A9"/>
    <w:rsid w:val="000C062C"/>
    <w:rsid w:val="000D3334"/>
    <w:rsid w:val="000F506E"/>
    <w:rsid w:val="0010054B"/>
    <w:rsid w:val="001029E1"/>
    <w:rsid w:val="00111390"/>
    <w:rsid w:val="001244D6"/>
    <w:rsid w:val="00127F46"/>
    <w:rsid w:val="001347C2"/>
    <w:rsid w:val="00145EE0"/>
    <w:rsid w:val="00151FB1"/>
    <w:rsid w:val="001609A6"/>
    <w:rsid w:val="00160FB0"/>
    <w:rsid w:val="00175948"/>
    <w:rsid w:val="0018054D"/>
    <w:rsid w:val="00193DF4"/>
    <w:rsid w:val="001940AA"/>
    <w:rsid w:val="00197C8C"/>
    <w:rsid w:val="001A14C4"/>
    <w:rsid w:val="001C13DB"/>
    <w:rsid w:val="001C1895"/>
    <w:rsid w:val="001E07D2"/>
    <w:rsid w:val="00220A5F"/>
    <w:rsid w:val="002350B9"/>
    <w:rsid w:val="002469A0"/>
    <w:rsid w:val="00247D86"/>
    <w:rsid w:val="00273C02"/>
    <w:rsid w:val="00276DC4"/>
    <w:rsid w:val="0028206D"/>
    <w:rsid w:val="00282E1E"/>
    <w:rsid w:val="0029590A"/>
    <w:rsid w:val="002A4BBD"/>
    <w:rsid w:val="002C1095"/>
    <w:rsid w:val="002D7F8B"/>
    <w:rsid w:val="002E729B"/>
    <w:rsid w:val="002F2BF3"/>
    <w:rsid w:val="002F3C77"/>
    <w:rsid w:val="00313B25"/>
    <w:rsid w:val="00320480"/>
    <w:rsid w:val="003253E3"/>
    <w:rsid w:val="00326C93"/>
    <w:rsid w:val="00355EFE"/>
    <w:rsid w:val="00372130"/>
    <w:rsid w:val="00377E97"/>
    <w:rsid w:val="003A40C1"/>
    <w:rsid w:val="003B632B"/>
    <w:rsid w:val="003C197F"/>
    <w:rsid w:val="003E235A"/>
    <w:rsid w:val="003E5241"/>
    <w:rsid w:val="003E6CC6"/>
    <w:rsid w:val="00402430"/>
    <w:rsid w:val="00405140"/>
    <w:rsid w:val="0040765F"/>
    <w:rsid w:val="0042566E"/>
    <w:rsid w:val="00431FDA"/>
    <w:rsid w:val="0043367A"/>
    <w:rsid w:val="00436775"/>
    <w:rsid w:val="0044436D"/>
    <w:rsid w:val="0044564C"/>
    <w:rsid w:val="004472CC"/>
    <w:rsid w:val="00464CE5"/>
    <w:rsid w:val="004655DD"/>
    <w:rsid w:val="0047348D"/>
    <w:rsid w:val="00482A10"/>
    <w:rsid w:val="00483731"/>
    <w:rsid w:val="00483A91"/>
    <w:rsid w:val="00491E0D"/>
    <w:rsid w:val="004B6D60"/>
    <w:rsid w:val="004E4787"/>
    <w:rsid w:val="004E6FF9"/>
    <w:rsid w:val="004E7E17"/>
    <w:rsid w:val="004F40FC"/>
    <w:rsid w:val="00501715"/>
    <w:rsid w:val="00501EC7"/>
    <w:rsid w:val="00504958"/>
    <w:rsid w:val="005074BC"/>
    <w:rsid w:val="00512212"/>
    <w:rsid w:val="00516302"/>
    <w:rsid w:val="005206F9"/>
    <w:rsid w:val="00532D15"/>
    <w:rsid w:val="0053439C"/>
    <w:rsid w:val="00537390"/>
    <w:rsid w:val="00541C4B"/>
    <w:rsid w:val="00545598"/>
    <w:rsid w:val="00592E89"/>
    <w:rsid w:val="00594D43"/>
    <w:rsid w:val="005A0CAF"/>
    <w:rsid w:val="005C1EA5"/>
    <w:rsid w:val="005F3827"/>
    <w:rsid w:val="005F6E74"/>
    <w:rsid w:val="00606B07"/>
    <w:rsid w:val="006173C6"/>
    <w:rsid w:val="006269BB"/>
    <w:rsid w:val="0064040E"/>
    <w:rsid w:val="00655ABC"/>
    <w:rsid w:val="00662C54"/>
    <w:rsid w:val="00680FC5"/>
    <w:rsid w:val="006873AD"/>
    <w:rsid w:val="006A4C5B"/>
    <w:rsid w:val="006A75BA"/>
    <w:rsid w:val="006B37BF"/>
    <w:rsid w:val="006B3840"/>
    <w:rsid w:val="006B74C9"/>
    <w:rsid w:val="006C343C"/>
    <w:rsid w:val="006D7B79"/>
    <w:rsid w:val="006E6CB4"/>
    <w:rsid w:val="006F3CCC"/>
    <w:rsid w:val="00701C99"/>
    <w:rsid w:val="00715C20"/>
    <w:rsid w:val="007261BE"/>
    <w:rsid w:val="007647D1"/>
    <w:rsid w:val="007812A6"/>
    <w:rsid w:val="00781445"/>
    <w:rsid w:val="00792439"/>
    <w:rsid w:val="00795FA9"/>
    <w:rsid w:val="007A6F98"/>
    <w:rsid w:val="007C14E3"/>
    <w:rsid w:val="007C5433"/>
    <w:rsid w:val="007F7255"/>
    <w:rsid w:val="00814B4A"/>
    <w:rsid w:val="00821586"/>
    <w:rsid w:val="0082354F"/>
    <w:rsid w:val="0082471F"/>
    <w:rsid w:val="008519A3"/>
    <w:rsid w:val="00853323"/>
    <w:rsid w:val="00871D6F"/>
    <w:rsid w:val="00874EF7"/>
    <w:rsid w:val="00880C2D"/>
    <w:rsid w:val="008A62D0"/>
    <w:rsid w:val="008B61E1"/>
    <w:rsid w:val="008B7D1B"/>
    <w:rsid w:val="008D10FB"/>
    <w:rsid w:val="008E15B9"/>
    <w:rsid w:val="008E3E39"/>
    <w:rsid w:val="008E7E03"/>
    <w:rsid w:val="008F03EC"/>
    <w:rsid w:val="009112AA"/>
    <w:rsid w:val="00923E4C"/>
    <w:rsid w:val="00924F41"/>
    <w:rsid w:val="00940901"/>
    <w:rsid w:val="00946603"/>
    <w:rsid w:val="00950ACF"/>
    <w:rsid w:val="00951636"/>
    <w:rsid w:val="00954B9A"/>
    <w:rsid w:val="00960673"/>
    <w:rsid w:val="00965E4E"/>
    <w:rsid w:val="00970F73"/>
    <w:rsid w:val="00973763"/>
    <w:rsid w:val="00976F6C"/>
    <w:rsid w:val="00994AB2"/>
    <w:rsid w:val="009A619E"/>
    <w:rsid w:val="009B2CF3"/>
    <w:rsid w:val="009B3681"/>
    <w:rsid w:val="009B4426"/>
    <w:rsid w:val="009B71E5"/>
    <w:rsid w:val="009C65F3"/>
    <w:rsid w:val="009C748A"/>
    <w:rsid w:val="009D60B7"/>
    <w:rsid w:val="009D6399"/>
    <w:rsid w:val="009E0D0C"/>
    <w:rsid w:val="009F24F6"/>
    <w:rsid w:val="009F7116"/>
    <w:rsid w:val="00A0639C"/>
    <w:rsid w:val="00A12DB0"/>
    <w:rsid w:val="00A378CF"/>
    <w:rsid w:val="00A445A5"/>
    <w:rsid w:val="00A534E9"/>
    <w:rsid w:val="00A6134F"/>
    <w:rsid w:val="00A67602"/>
    <w:rsid w:val="00A730ED"/>
    <w:rsid w:val="00A8136E"/>
    <w:rsid w:val="00A81B7E"/>
    <w:rsid w:val="00A85AF3"/>
    <w:rsid w:val="00A86B56"/>
    <w:rsid w:val="00A87881"/>
    <w:rsid w:val="00A93E8B"/>
    <w:rsid w:val="00AA1A3B"/>
    <w:rsid w:val="00AB48F9"/>
    <w:rsid w:val="00AE1981"/>
    <w:rsid w:val="00AE764C"/>
    <w:rsid w:val="00AF2B56"/>
    <w:rsid w:val="00AF5E31"/>
    <w:rsid w:val="00B06208"/>
    <w:rsid w:val="00B10FB2"/>
    <w:rsid w:val="00B20CBD"/>
    <w:rsid w:val="00B2388B"/>
    <w:rsid w:val="00B264F6"/>
    <w:rsid w:val="00B3646A"/>
    <w:rsid w:val="00B41AC5"/>
    <w:rsid w:val="00B44A0F"/>
    <w:rsid w:val="00B7054F"/>
    <w:rsid w:val="00B70B3C"/>
    <w:rsid w:val="00B716FC"/>
    <w:rsid w:val="00B72671"/>
    <w:rsid w:val="00B74C37"/>
    <w:rsid w:val="00BA0F43"/>
    <w:rsid w:val="00BA287E"/>
    <w:rsid w:val="00BA5E3F"/>
    <w:rsid w:val="00BB31C5"/>
    <w:rsid w:val="00BB4D09"/>
    <w:rsid w:val="00BC2BA8"/>
    <w:rsid w:val="00BD5837"/>
    <w:rsid w:val="00BE79CA"/>
    <w:rsid w:val="00C07186"/>
    <w:rsid w:val="00C07616"/>
    <w:rsid w:val="00C12779"/>
    <w:rsid w:val="00C2356E"/>
    <w:rsid w:val="00C23F0C"/>
    <w:rsid w:val="00C27A32"/>
    <w:rsid w:val="00C62D64"/>
    <w:rsid w:val="00C6601A"/>
    <w:rsid w:val="00C67265"/>
    <w:rsid w:val="00C708E7"/>
    <w:rsid w:val="00C75F06"/>
    <w:rsid w:val="00C778FA"/>
    <w:rsid w:val="00C84E2D"/>
    <w:rsid w:val="00C9299F"/>
    <w:rsid w:val="00C93E3D"/>
    <w:rsid w:val="00CA0B49"/>
    <w:rsid w:val="00CA39BC"/>
    <w:rsid w:val="00CB1FCB"/>
    <w:rsid w:val="00CB2F4B"/>
    <w:rsid w:val="00CB4109"/>
    <w:rsid w:val="00CB6757"/>
    <w:rsid w:val="00CD63A2"/>
    <w:rsid w:val="00CD6764"/>
    <w:rsid w:val="00CD7CAD"/>
    <w:rsid w:val="00CF0E22"/>
    <w:rsid w:val="00D1161A"/>
    <w:rsid w:val="00D11FA8"/>
    <w:rsid w:val="00D16AC5"/>
    <w:rsid w:val="00D25720"/>
    <w:rsid w:val="00D4648D"/>
    <w:rsid w:val="00D5651A"/>
    <w:rsid w:val="00D65132"/>
    <w:rsid w:val="00D77228"/>
    <w:rsid w:val="00D87C19"/>
    <w:rsid w:val="00D92A13"/>
    <w:rsid w:val="00DA01AB"/>
    <w:rsid w:val="00DA14E6"/>
    <w:rsid w:val="00DA29A5"/>
    <w:rsid w:val="00DB4233"/>
    <w:rsid w:val="00DB631A"/>
    <w:rsid w:val="00DC3D1B"/>
    <w:rsid w:val="00DC7CAB"/>
    <w:rsid w:val="00E03CB9"/>
    <w:rsid w:val="00E154EC"/>
    <w:rsid w:val="00E30633"/>
    <w:rsid w:val="00E34D21"/>
    <w:rsid w:val="00E45DEB"/>
    <w:rsid w:val="00E46DD5"/>
    <w:rsid w:val="00E60962"/>
    <w:rsid w:val="00E65320"/>
    <w:rsid w:val="00E75D39"/>
    <w:rsid w:val="00EA6D33"/>
    <w:rsid w:val="00EB4247"/>
    <w:rsid w:val="00EF45CD"/>
    <w:rsid w:val="00F02DD2"/>
    <w:rsid w:val="00F04A19"/>
    <w:rsid w:val="00F06399"/>
    <w:rsid w:val="00F20F32"/>
    <w:rsid w:val="00F239D0"/>
    <w:rsid w:val="00F31A0F"/>
    <w:rsid w:val="00F32557"/>
    <w:rsid w:val="00F32FE5"/>
    <w:rsid w:val="00F34746"/>
    <w:rsid w:val="00F52A4E"/>
    <w:rsid w:val="00F60E5D"/>
    <w:rsid w:val="00F90F81"/>
    <w:rsid w:val="00FC1059"/>
    <w:rsid w:val="00FC397F"/>
    <w:rsid w:val="00FD0537"/>
    <w:rsid w:val="00FE0A8E"/>
    <w:rsid w:val="00FE1931"/>
    <w:rsid w:val="00FF46F5"/>
    <w:rsid w:val="00FF77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228EB0"/>
  <w15:chartTrackingRefBased/>
  <w15:docId w15:val="{88F0A66E-2359-47FD-B389-CC646549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60" w:line="259"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CD6764"/>
    <w:pPr>
      <w:ind w:left="720"/>
      <w:contextualSpacing/>
    </w:pPr>
  </w:style>
  <w:style w:type="paragraph" w:customStyle="1" w:styleId="Textbold">
    <w:name w:val="Text bold"/>
    <w:qFormat/>
    <w:rsid w:val="00A534E9"/>
    <w:pPr>
      <w:spacing w:after="240" w:line="300" w:lineRule="atLeast"/>
    </w:pPr>
    <w:rPr>
      <w:rFonts w:ascii="Verdana" w:eastAsia="Times New Roman" w:hAnsi="Verdana"/>
      <w:b/>
      <w:sz w:val="18"/>
    </w:rPr>
  </w:style>
  <w:style w:type="character" w:styleId="Hyperlink">
    <w:name w:val="Hyperlink"/>
    <w:uiPriority w:val="99"/>
    <w:rsid w:val="00A534E9"/>
    <w:rPr>
      <w:color w:val="0000FF"/>
      <w:u w:val="single"/>
    </w:rPr>
  </w:style>
  <w:style w:type="character" w:styleId="NichtaufgelsteErwhnung">
    <w:name w:val="Unresolved Mention"/>
    <w:uiPriority w:val="99"/>
    <w:semiHidden/>
    <w:unhideWhenUsed/>
    <w:rsid w:val="00E34D21"/>
    <w:rPr>
      <w:color w:val="605E5C"/>
      <w:shd w:val="clear" w:color="auto" w:fill="E1DFDD"/>
    </w:rPr>
  </w:style>
  <w:style w:type="character" w:styleId="BesuchterLink">
    <w:name w:val="FollowedHyperlink"/>
    <w:basedOn w:val="Absatz-Standardschriftart"/>
    <w:uiPriority w:val="99"/>
    <w:semiHidden/>
    <w:unhideWhenUsed/>
    <w:rsid w:val="009B442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158972">
      <w:bodyDiv w:val="1"/>
      <w:marLeft w:val="0"/>
      <w:marRight w:val="0"/>
      <w:marTop w:val="0"/>
      <w:marBottom w:val="0"/>
      <w:divBdr>
        <w:top w:val="none" w:sz="0" w:space="0" w:color="auto"/>
        <w:left w:val="none" w:sz="0" w:space="0" w:color="auto"/>
        <w:bottom w:val="none" w:sz="0" w:space="0" w:color="auto"/>
        <w:right w:val="none" w:sz="0" w:space="0" w:color="auto"/>
      </w:divBdr>
    </w:div>
    <w:div w:id="1568881206">
      <w:bodyDiv w:val="1"/>
      <w:marLeft w:val="0"/>
      <w:marRight w:val="0"/>
      <w:marTop w:val="0"/>
      <w:marBottom w:val="0"/>
      <w:divBdr>
        <w:top w:val="none" w:sz="0" w:space="0" w:color="auto"/>
        <w:left w:val="none" w:sz="0" w:space="0" w:color="auto"/>
        <w:bottom w:val="none" w:sz="0" w:space="0" w:color="auto"/>
        <w:right w:val="none" w:sz="0" w:space="0" w:color="auto"/>
      </w:divBdr>
    </w:div>
    <w:div w:id="1614094350">
      <w:bodyDiv w:val="1"/>
      <w:marLeft w:val="0"/>
      <w:marRight w:val="0"/>
      <w:marTop w:val="0"/>
      <w:marBottom w:val="0"/>
      <w:divBdr>
        <w:top w:val="none" w:sz="0" w:space="0" w:color="auto"/>
        <w:left w:val="none" w:sz="0" w:space="0" w:color="auto"/>
        <w:bottom w:val="none" w:sz="0" w:space="0" w:color="auto"/>
        <w:right w:val="none" w:sz="0" w:space="0" w:color="auto"/>
      </w:divBdr>
    </w:div>
    <w:div w:id="2044557585">
      <w:bodyDiv w:val="1"/>
      <w:marLeft w:val="0"/>
      <w:marRight w:val="0"/>
      <w:marTop w:val="0"/>
      <w:marBottom w:val="0"/>
      <w:divBdr>
        <w:top w:val="none" w:sz="0" w:space="0" w:color="auto"/>
        <w:left w:val="none" w:sz="0" w:space="0" w:color="auto"/>
        <w:bottom w:val="none" w:sz="0" w:space="0" w:color="auto"/>
        <w:right w:val="none" w:sz="0" w:space="0" w:color="auto"/>
      </w:divBdr>
    </w:div>
    <w:div w:id="206486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ssens\Deutsche%20Bundesstiftung%20Umwelt\DBU-Pressestelle%20-%20General\Ver&#246;ffentlichungen%202026\2026%20az%200815\Fotos\Vorlage_BU_zimpel_idw.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1D1D3388151AA40896A8033C6529F26" ma:contentTypeVersion="14" ma:contentTypeDescription="Ein neues Dokument erstellen." ma:contentTypeScope="" ma:versionID="be6bd8fc57f73b835108ff1675bf4323">
  <xsd:schema xmlns:xsd="http://www.w3.org/2001/XMLSchema" xmlns:xs="http://www.w3.org/2001/XMLSchema" xmlns:p="http://schemas.microsoft.com/office/2006/metadata/properties" xmlns:ns2="ec898d51-98a4-4da1-bfc3-6a4de144282b" xmlns:ns3="e5e3c86a-9fd4-4cc3-9f37-2854cba31c75" targetNamespace="http://schemas.microsoft.com/office/2006/metadata/properties" ma:root="true" ma:fieldsID="3d03cd8522777506e6b7b3a81ffe3f3e" ns2:_="" ns3:_="">
    <xsd:import namespace="ec898d51-98a4-4da1-bfc3-6a4de144282b"/>
    <xsd:import namespace="e5e3c86a-9fd4-4cc3-9f37-2854cba31c75"/>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898d51-98a4-4da1-bfc3-6a4de144282b"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Bildmarkierungen" ma:readOnly="false" ma:fieldId="{5cf76f15-5ced-4ddc-b409-7134ff3c332f}" ma:taxonomyMulti="true" ma:sspId="0cb9b737-2fe1-48e1-9dc8-bfe3a1380054"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e3c86a-9fd4-4cc3-9f37-2854cba31c75"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11b19102-02db-4bb2-84a6-475f454e3602}" ma:internalName="TaxCatchAll" ma:showField="CatchAllData" ma:web="e5e3c86a-9fd4-4cc3-9f37-2854cba31c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c898d51-98a4-4da1-bfc3-6a4de144282b">
      <Terms xmlns="http://schemas.microsoft.com/office/infopath/2007/PartnerControls"/>
    </lcf76f155ced4ddcb4097134ff3c332f>
    <TaxCatchAll xmlns="e5e3c86a-9fd4-4cc3-9f37-2854cba31c7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5980A0-F318-48D0-9BE2-660B7B87D0DE}"/>
</file>

<file path=customXml/itemProps2.xml><?xml version="1.0" encoding="utf-8"?>
<ds:datastoreItem xmlns:ds="http://schemas.openxmlformats.org/officeDocument/2006/customXml" ds:itemID="{21C36A8D-5C70-4B09-87E6-F37C9B452168}">
  <ds:schemaRefs>
    <ds:schemaRef ds:uri="http://schemas.microsoft.com/office/2006/metadata/properties"/>
    <ds:schemaRef ds:uri="http://schemas.microsoft.com/office/infopath/2007/PartnerControls"/>
    <ds:schemaRef ds:uri="ec898d51-98a4-4da1-bfc3-6a4de144282b"/>
    <ds:schemaRef ds:uri="e5e3c86a-9fd4-4cc3-9f37-2854cba31c75"/>
  </ds:schemaRefs>
</ds:datastoreItem>
</file>

<file path=customXml/itemProps3.xml><?xml version="1.0" encoding="utf-8"?>
<ds:datastoreItem xmlns:ds="http://schemas.openxmlformats.org/officeDocument/2006/customXml" ds:itemID="{AC3443CF-66CF-4D22-9C04-F01FC6645BFC}">
  <ds:schemaRefs>
    <ds:schemaRef ds:uri="http://schemas.microsoft.com/sharepoint/v3/contenttype/forms"/>
  </ds:schemaRefs>
</ds:datastoreItem>
</file>

<file path=docMetadata/LabelInfo.xml><?xml version="1.0" encoding="utf-8"?>
<clbl:labelList xmlns:clbl="http://schemas.microsoft.com/office/2020/mipLabelMetadata">
  <clbl:label id="{cec6b0ed-9935-41a9-a413-ab7dda243391}" enabled="1" method="Standard" siteId="{6ea8afe7-f6f9-4678-b523-de7d4c6ab11b}" removed="0"/>
</clbl:labelList>
</file>

<file path=docProps/app.xml><?xml version="1.0" encoding="utf-8"?>
<Properties xmlns="http://schemas.openxmlformats.org/officeDocument/2006/extended-properties" xmlns:vt="http://schemas.openxmlformats.org/officeDocument/2006/docPropsVTypes">
  <Template>Vorlage_BU_zimpel_idw.dotx</Template>
  <TotalTime>0</TotalTime>
  <Pages>5</Pages>
  <Words>533</Words>
  <Characters>3362</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Kessens, Lea</dc:creator>
  <cp:keywords/>
  <dc:description/>
  <cp:lastModifiedBy>Kessens, Lea</cp:lastModifiedBy>
  <cp:revision>36</cp:revision>
  <cp:lastPrinted>2026-08-06T12:29:00Z</cp:lastPrinted>
  <dcterms:created xsi:type="dcterms:W3CDTF">2026-08-26T12:53:00Z</dcterms:created>
  <dcterms:modified xsi:type="dcterms:W3CDTF">2026-08-27T05:47:00Z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0x01010011D1D3388151AA40896A8033C6529F26</vt:lpwstr>
  </property>
  <property fmtid="{D5CDD505-2E9C-101B-9397-08002B2CF9AE}" pid="3" name="Order">
    <vt:r8>917800</vt:r8>
  </property>
  <property fmtid="{D5CDD505-2E9C-101B-9397-08002B2CF9AE}" pid="4" name="MediaServiceImageTags">
    <vt:lpwstr/>
  </property>
</Properties>
</file>